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DEB3E" w14:textId="77777777" w:rsidR="00F53605" w:rsidRDefault="00F53605" w:rsidP="00F536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Joan KEKEWICHE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14683F7" w14:textId="77777777" w:rsidR="00F53605" w:rsidRDefault="00F53605" w:rsidP="00F536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941576D" w14:textId="77777777" w:rsidR="00F53605" w:rsidRDefault="00F53605" w:rsidP="00F536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AC3A905" w14:textId="77777777" w:rsidR="00F53605" w:rsidRDefault="00F53605" w:rsidP="00F536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George(q.v.).</w:t>
      </w:r>
    </w:p>
    <w:p w14:paraId="4F37F60A" w14:textId="77777777" w:rsidR="00F53605" w:rsidRDefault="00F53605" w:rsidP="00F536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0E6B394" w14:textId="77777777" w:rsidR="00F53605" w:rsidRDefault="00F53605" w:rsidP="00F536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D83F55B" w14:textId="77777777" w:rsidR="00F53605" w:rsidRDefault="00F53605" w:rsidP="00F536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A686D90" w14:textId="77777777" w:rsidR="00F53605" w:rsidRDefault="00F53605" w:rsidP="00F536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They made a plaint of trespass against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Talnerre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Liskeard(q.v.)</w:t>
      </w:r>
    </w:p>
    <w:p w14:paraId="43400E6B" w14:textId="77777777" w:rsidR="00F53605" w:rsidRDefault="00F53605" w:rsidP="00F536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and his wife, Isabel(q.v.).   (ibid.)</w:t>
      </w:r>
    </w:p>
    <w:p w14:paraId="0B76084C" w14:textId="77777777" w:rsidR="00F53605" w:rsidRDefault="00F53605" w:rsidP="00F536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A2914E4" w14:textId="77777777" w:rsidR="00F53605" w:rsidRDefault="00F53605" w:rsidP="00F536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5133B08" w14:textId="77777777" w:rsidR="00F53605" w:rsidRDefault="00F53605" w:rsidP="00F5360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April 2021</w:t>
      </w:r>
    </w:p>
    <w:p w14:paraId="1B0EEF0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BAD5F" w14:textId="77777777" w:rsidR="00F53605" w:rsidRDefault="00F53605" w:rsidP="009139A6">
      <w:r>
        <w:separator/>
      </w:r>
    </w:p>
  </w:endnote>
  <w:endnote w:type="continuationSeparator" w:id="0">
    <w:p w14:paraId="72D39789" w14:textId="77777777" w:rsidR="00F53605" w:rsidRDefault="00F536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01C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3207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43D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5BBD0" w14:textId="77777777" w:rsidR="00F53605" w:rsidRDefault="00F53605" w:rsidP="009139A6">
      <w:r>
        <w:separator/>
      </w:r>
    </w:p>
  </w:footnote>
  <w:footnote w:type="continuationSeparator" w:id="0">
    <w:p w14:paraId="059E15B8" w14:textId="77777777" w:rsidR="00F53605" w:rsidRDefault="00F536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9C7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48A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29C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60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53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B63AA"/>
  <w15:chartTrackingRefBased/>
  <w15:docId w15:val="{AEDFAE97-992D-46E4-8FBC-C3982AFCD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536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2021-05-17T10:43:00Z</dcterms:created>
  <dcterms:modified xsi:type="dcterms:W3CDTF">2021-05-17T10:43:00Z</dcterms:modified>
</cp:coreProperties>
</file>